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05866" w14:textId="11D275FB" w:rsidR="00993D62" w:rsidRDefault="00993D62" w:rsidP="00993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WHYGHT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(fl.142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67C2215" w14:textId="77777777" w:rsidR="00993D62" w:rsidRDefault="00993D62" w:rsidP="00993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13348873" w14:textId="77777777" w:rsidR="00993D62" w:rsidRDefault="00993D62" w:rsidP="00993D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37154" w14:textId="77777777" w:rsidR="00993D62" w:rsidRDefault="00993D62" w:rsidP="00993D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FF7D48" w14:textId="1FC37CDC" w:rsidR="00993D62" w:rsidRDefault="00993D62" w:rsidP="00993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  <w:t>He became Master of the Armourers and Brasiers’ company.</w:t>
      </w:r>
    </w:p>
    <w:p w14:paraId="27487130" w14:textId="77777777" w:rsidR="00993D62" w:rsidRDefault="00993D62" w:rsidP="00993D6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(see the website of the Worshipful Company of Armourers and Brasiers).</w:t>
      </w:r>
    </w:p>
    <w:p w14:paraId="0ABCEB16" w14:textId="77777777" w:rsidR="00993D62" w:rsidRDefault="00993D62" w:rsidP="00993D6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rPr>
          <w:rFonts w:ascii="Times New Roman" w:hAnsi="Times New Roman" w:cs="Times New Roman"/>
          <w:sz w:val="24"/>
          <w:szCs w:val="24"/>
        </w:rPr>
      </w:pPr>
    </w:p>
    <w:p w14:paraId="0A3D6E8F" w14:textId="77777777" w:rsidR="00993D62" w:rsidRDefault="00993D62" w:rsidP="00993D6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rPr>
          <w:rFonts w:ascii="Times New Roman" w:hAnsi="Times New Roman" w:cs="Times New Roman"/>
          <w:sz w:val="24"/>
          <w:szCs w:val="24"/>
        </w:rPr>
      </w:pPr>
    </w:p>
    <w:p w14:paraId="6A75FDDC" w14:textId="0558B63A" w:rsidR="00993D62" w:rsidRDefault="00993D62" w:rsidP="00993D6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2022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AADC4BD" w14:textId="4B98BE6F" w:rsidR="00BA00AB" w:rsidRPr="00993D6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93D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CC89" w14:textId="77777777" w:rsidR="00993D62" w:rsidRDefault="00993D62" w:rsidP="009139A6">
      <w:r>
        <w:separator/>
      </w:r>
    </w:p>
  </w:endnote>
  <w:endnote w:type="continuationSeparator" w:id="0">
    <w:p w14:paraId="50DBC8FB" w14:textId="77777777" w:rsidR="00993D62" w:rsidRDefault="00993D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F4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8C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13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16A51" w14:textId="77777777" w:rsidR="00993D62" w:rsidRDefault="00993D62" w:rsidP="009139A6">
      <w:r>
        <w:separator/>
      </w:r>
    </w:p>
  </w:footnote>
  <w:footnote w:type="continuationSeparator" w:id="0">
    <w:p w14:paraId="2310010E" w14:textId="77777777" w:rsidR="00993D62" w:rsidRDefault="00993D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E0C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3EB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2A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D62"/>
    <w:rsid w:val="000666E0"/>
    <w:rsid w:val="002510B7"/>
    <w:rsid w:val="005C130B"/>
    <w:rsid w:val="00826F5C"/>
    <w:rsid w:val="009139A6"/>
    <w:rsid w:val="009448BB"/>
    <w:rsid w:val="00993D6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F4F3F"/>
  <w15:chartTrackingRefBased/>
  <w15:docId w15:val="{E2165632-05A3-4442-8A06-B46DE864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2022-07-24T15:31:00Z</dcterms:created>
  <dcterms:modified xsi:type="dcterms:W3CDTF">2022-07-24T15:33:00Z</dcterms:modified>
</cp:coreProperties>
</file>